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72D" w:rsidRDefault="006F638B" w:rsidP="00EE2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HERV</w:t>
      </w:r>
      <w:bookmarkStart w:id="0" w:name="_GoBack"/>
      <w:bookmarkEnd w:id="0"/>
      <w:r w:rsidR="00EE272D">
        <w:rPr>
          <w:rFonts w:ascii="Times New Roman" w:hAnsi="Times New Roman" w:cs="Times New Roman"/>
          <w:sz w:val="24"/>
          <w:szCs w:val="24"/>
          <w:u w:val="single"/>
        </w:rPr>
        <w:t>Y</w:t>
      </w:r>
      <w:r w:rsidR="00EE272D">
        <w:rPr>
          <w:rFonts w:ascii="Times New Roman" w:hAnsi="Times New Roman" w:cs="Times New Roman"/>
          <w:sz w:val="24"/>
          <w:szCs w:val="24"/>
        </w:rPr>
        <w:t xml:space="preserve">      (fl.1419)</w:t>
      </w:r>
    </w:p>
    <w:p w:rsidR="00EE272D" w:rsidRDefault="00EE272D" w:rsidP="00EE2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272D" w:rsidRDefault="00EE272D" w:rsidP="00EE2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272D" w:rsidRDefault="00EE272D" w:rsidP="00EE2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Cambridge into lands</w:t>
      </w:r>
    </w:p>
    <w:p w:rsidR="00EE272D" w:rsidRDefault="00EE272D" w:rsidP="00EE2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William Argentine(q.v.).</w:t>
      </w:r>
    </w:p>
    <w:p w:rsidR="00EE272D" w:rsidRDefault="00EE272D" w:rsidP="00EE2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21-27)</w:t>
      </w:r>
    </w:p>
    <w:p w:rsidR="00EE272D" w:rsidRDefault="00EE272D" w:rsidP="00EE2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272D" w:rsidRDefault="00EE272D" w:rsidP="00EE2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E272D" w:rsidRDefault="00EE272D" w:rsidP="00EE2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</w:p>
    <w:sectPr w:rsidR="00DD5B8A" w:rsidRPr="00EE27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72D" w:rsidRDefault="00EE272D" w:rsidP="00564E3C">
      <w:pPr>
        <w:spacing w:after="0" w:line="240" w:lineRule="auto"/>
      </w:pPr>
      <w:r>
        <w:separator/>
      </w:r>
    </w:p>
  </w:endnote>
  <w:endnote w:type="continuationSeparator" w:id="0">
    <w:p w:rsidR="00EE272D" w:rsidRDefault="00EE272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F638B">
      <w:rPr>
        <w:rFonts w:ascii="Times New Roman" w:hAnsi="Times New Roman" w:cs="Times New Roman"/>
        <w:noProof/>
        <w:sz w:val="24"/>
        <w:szCs w:val="24"/>
      </w:rPr>
      <w:t>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72D" w:rsidRDefault="00EE272D" w:rsidP="00564E3C">
      <w:pPr>
        <w:spacing w:after="0" w:line="240" w:lineRule="auto"/>
      </w:pPr>
      <w:r>
        <w:separator/>
      </w:r>
    </w:p>
  </w:footnote>
  <w:footnote w:type="continuationSeparator" w:id="0">
    <w:p w:rsidR="00EE272D" w:rsidRDefault="00EE272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72D"/>
    <w:rsid w:val="00372DC6"/>
    <w:rsid w:val="00564E3C"/>
    <w:rsid w:val="0064591D"/>
    <w:rsid w:val="006F638B"/>
    <w:rsid w:val="00DD5B8A"/>
    <w:rsid w:val="00EB41B8"/>
    <w:rsid w:val="00EE272D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CC6FF"/>
  <w15:chartTrackingRefBased/>
  <w15:docId w15:val="{A2B29AD9-803E-4360-9862-4EA3FAF8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E27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2015-10-08T19:23:00Z</dcterms:created>
  <dcterms:modified xsi:type="dcterms:W3CDTF">2016-02-09T09:13:00Z</dcterms:modified>
</cp:coreProperties>
</file>